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50E8A" w14:textId="1546EC0F" w:rsidR="001E351B" w:rsidRPr="009148E7" w:rsidRDefault="00C049B6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9148E7">
        <w:rPr>
          <w:rFonts w:ascii="Times New Roman" w:eastAsia="Calibri" w:hAnsi="Times New Roman" w:cs="Times New Roman"/>
          <w:b/>
          <w:szCs w:val="24"/>
        </w:rPr>
        <w:t xml:space="preserve"> </w:t>
      </w:r>
      <w:r w:rsidR="00943338" w:rsidRPr="009148E7">
        <w:rPr>
          <w:rFonts w:ascii="Times New Roman" w:eastAsia="Calibri" w:hAnsi="Times New Roman" w:cs="Times New Roman"/>
          <w:b/>
          <w:szCs w:val="24"/>
        </w:rPr>
        <w:t>[</w:t>
      </w:r>
      <w:r w:rsidR="00691F6C" w:rsidRPr="00943338">
        <w:rPr>
          <w:rFonts w:ascii="Times New Roman" w:eastAsia="Calibri" w:hAnsi="Times New Roman" w:cs="Times New Roman"/>
          <w:b/>
          <w:i/>
          <w:szCs w:val="24"/>
        </w:rPr>
        <w:t>БЛАНК АУДИТОРСКОЙ ОРГАНИЗАЦИИ</w:t>
      </w:r>
      <w:r w:rsidR="00943338" w:rsidRPr="009148E7">
        <w:rPr>
          <w:rFonts w:ascii="Times New Roman" w:hAnsi="Times New Roman" w:cs="Times New Roman"/>
          <w:szCs w:val="24"/>
        </w:rPr>
        <w:t>]</w:t>
      </w:r>
    </w:p>
    <w:p w14:paraId="256B7D9B" w14:textId="77777777" w:rsidR="009148E7" w:rsidRDefault="009148E7" w:rsidP="009148E7">
      <w:pPr>
        <w:pStyle w:val="affc"/>
        <w:spacing w:before="0" w:beforeAutospacing="0" w:after="0" w:afterAutospacing="0" w:line="288" w:lineRule="atLeast"/>
        <w:ind w:firstLine="540"/>
        <w:jc w:val="right"/>
      </w:pPr>
      <w:r>
        <w:t xml:space="preserve">Лицу, участвующему в процессе </w:t>
      </w:r>
    </w:p>
    <w:p w14:paraId="27BE6300" w14:textId="77777777" w:rsidR="009148E7" w:rsidRDefault="009148E7" w:rsidP="009148E7">
      <w:pPr>
        <w:pStyle w:val="affc"/>
        <w:spacing w:before="0" w:beforeAutospacing="0" w:after="0" w:afterAutospacing="0" w:line="288" w:lineRule="atLeast"/>
        <w:ind w:firstLine="540"/>
        <w:jc w:val="right"/>
      </w:pPr>
      <w:r>
        <w:t>подготовки финансовой отчетности</w:t>
      </w:r>
    </w:p>
    <w:p w14:paraId="4DE8B99C" w14:textId="77777777" w:rsidR="009148E7" w:rsidRDefault="009148E7" w:rsidP="009148E7">
      <w:pPr>
        <w:pStyle w:val="affc"/>
        <w:spacing w:before="0" w:beforeAutospacing="0" w:after="0" w:afterAutospacing="0" w:line="288" w:lineRule="atLeast"/>
        <w:ind w:firstLine="540"/>
        <w:jc w:val="right"/>
      </w:pPr>
      <w:r>
        <w:t>ФИО</w:t>
      </w:r>
    </w:p>
    <w:p w14:paraId="3D227D4E" w14:textId="756EAD6E" w:rsidR="009148E7" w:rsidRPr="009148E7" w:rsidRDefault="009148E7" w:rsidP="009148E7">
      <w:pPr>
        <w:pStyle w:val="affc"/>
        <w:spacing w:before="0" w:beforeAutospacing="0" w:after="0" w:afterAutospacing="0" w:line="288" w:lineRule="atLeast"/>
        <w:ind w:firstLine="540"/>
        <w:jc w:val="right"/>
        <w:rPr>
          <w:i/>
        </w:rPr>
      </w:pPr>
      <w:r w:rsidRPr="009148E7">
        <w:rPr>
          <w:i/>
        </w:rPr>
        <w:t>(</w:t>
      </w:r>
      <w:r w:rsidR="00A37C0E">
        <w:rPr>
          <w:i/>
        </w:rPr>
        <w:t>внутреннему аудитору)</w:t>
      </w:r>
    </w:p>
    <w:p w14:paraId="229FCAFA" w14:textId="77777777" w:rsidR="00693A5D" w:rsidRPr="00691F6C" w:rsidRDefault="00693A5D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14:paraId="673A9F67" w14:textId="77777777" w:rsidR="001E351B" w:rsidRPr="00691F6C" w:rsidRDefault="001E351B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Уважаемый</w:t>
      </w:r>
      <w:r w:rsidR="00BF3D93" w:rsidRPr="00F86691">
        <w:rPr>
          <w:rFonts w:ascii="Times New Roman" w:hAnsi="Times New Roman" w:cs="Times New Roman"/>
          <w:szCs w:val="24"/>
          <w:lang w:val="ru-RU"/>
        </w:rPr>
        <w:t xml:space="preserve"> </w:t>
      </w:r>
      <w:r w:rsidR="00BF3D93" w:rsidRPr="00BF3D93">
        <w:rPr>
          <w:rFonts w:ascii="Times New Roman" w:hAnsi="Times New Roman" w:cs="Times New Roman"/>
          <w:szCs w:val="24"/>
          <w:lang w:val="ru-RU"/>
        </w:rPr>
        <w:t>[</w:t>
      </w:r>
      <w:r w:rsidR="00BF3D93" w:rsidRPr="00BF3D93">
        <w:rPr>
          <w:rFonts w:ascii="Times New Roman" w:hAnsi="Times New Roman" w:cs="Times New Roman"/>
          <w:i/>
          <w:szCs w:val="24"/>
          <w:lang w:val="ru-RU"/>
        </w:rPr>
        <w:t>Имя Отчество</w:t>
      </w:r>
      <w:r w:rsidR="00BF3D93" w:rsidRPr="00BF3D93">
        <w:rPr>
          <w:rFonts w:ascii="Times New Roman" w:hAnsi="Times New Roman" w:cs="Times New Roman"/>
          <w:szCs w:val="24"/>
          <w:lang w:val="ru-RU"/>
        </w:rPr>
        <w:t>]</w:t>
      </w:r>
      <w:r w:rsidRPr="00691F6C">
        <w:rPr>
          <w:rFonts w:ascii="Times New Roman" w:hAnsi="Times New Roman" w:cs="Times New Roman"/>
          <w:szCs w:val="24"/>
          <w:lang w:val="ru-RU"/>
        </w:rPr>
        <w:t>!</w:t>
      </w:r>
    </w:p>
    <w:p w14:paraId="4F02104D" w14:textId="77777777" w:rsidR="005025BC" w:rsidRPr="00691F6C" w:rsidRDefault="005025BC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14:paraId="15300525" w14:textId="77777777" w:rsidR="00A37C0E" w:rsidRDefault="003B6EAB" w:rsidP="00A37C0E">
      <w:pPr>
        <w:pStyle w:val="affc"/>
        <w:spacing w:before="0" w:beforeAutospacing="0" w:after="0" w:afterAutospacing="0" w:line="288" w:lineRule="atLeast"/>
        <w:ind w:firstLine="540"/>
        <w:jc w:val="both"/>
      </w:pPr>
      <w:r w:rsidRPr="00691F6C">
        <w:t xml:space="preserve">В связи с проведением </w:t>
      </w:r>
      <w:r w:rsidR="00691F6C">
        <w:t>аудита отчетности</w:t>
      </w:r>
      <w:r w:rsidRPr="00691F6C">
        <w:t xml:space="preserve"> </w:t>
      </w:r>
      <w:r w:rsidR="00BF3D93" w:rsidRPr="00F86691">
        <w:t>[</w:t>
      </w:r>
      <w:r w:rsidRPr="00691F6C">
        <w:rPr>
          <w:i/>
        </w:rPr>
        <w:t xml:space="preserve">полное наименование </w:t>
      </w:r>
      <w:r w:rsidR="00691F6C">
        <w:rPr>
          <w:i/>
        </w:rPr>
        <w:t>клиента</w:t>
      </w:r>
      <w:r w:rsidR="00BF3D93" w:rsidRPr="00F86691">
        <w:t xml:space="preserve">] </w:t>
      </w:r>
      <w:r w:rsidR="00691F6C">
        <w:t xml:space="preserve">за </w:t>
      </w:r>
      <w:r w:rsidR="00B87A77">
        <w:t>202</w:t>
      </w:r>
      <w:proofErr w:type="gramStart"/>
      <w:r w:rsidR="00B87A77">
        <w:t xml:space="preserve">Х </w:t>
      </w:r>
      <w:r w:rsidR="00691F6C">
        <w:t xml:space="preserve"> год</w:t>
      </w:r>
      <w:proofErr w:type="gramEnd"/>
      <w:r w:rsidR="00691F6C">
        <w:t xml:space="preserve"> </w:t>
      </w:r>
      <w:r w:rsidRPr="00691F6C">
        <w:t xml:space="preserve">и на основании требований </w:t>
      </w:r>
      <w:r w:rsidR="005D0D37" w:rsidRPr="005D0D37">
        <w:t>п.</w:t>
      </w:r>
      <w:r w:rsidR="005D0D37" w:rsidRPr="00F86691">
        <w:t xml:space="preserve"> </w:t>
      </w:r>
      <w:r w:rsidR="00A37C0E">
        <w:t>19</w:t>
      </w:r>
      <w:r w:rsidR="005D0D37" w:rsidRPr="005D0D37">
        <w:t xml:space="preserve"> МСА 240 «Обязанности аудитора в отношении</w:t>
      </w:r>
      <w:r w:rsidR="00F0057D">
        <w:t xml:space="preserve"> </w:t>
      </w:r>
      <w:r w:rsidR="005D0D37" w:rsidRPr="005D0D37">
        <w:t>недобросовестных действий при проведении аудита финансовой отчетности»</w:t>
      </w:r>
      <w:r w:rsidR="00525A4B">
        <w:t xml:space="preserve"> </w:t>
      </w:r>
      <w:r w:rsidR="005D0D37" w:rsidRPr="005D0D37">
        <w:t>просим сообщить</w:t>
      </w:r>
      <w:r w:rsidR="00F86691">
        <w:t xml:space="preserve"> нам</w:t>
      </w:r>
      <w:r w:rsidR="00A37C0E">
        <w:t xml:space="preserve">: </w:t>
      </w:r>
    </w:p>
    <w:p w14:paraId="7F3206AA" w14:textId="242CF9EE" w:rsidR="009148E7" w:rsidRDefault="00A37C0E" w:rsidP="00A37C0E">
      <w:pPr>
        <w:pStyle w:val="affc"/>
        <w:numPr>
          <w:ilvl w:val="0"/>
          <w:numId w:val="25"/>
        </w:numPr>
        <w:spacing w:before="0" w:beforeAutospacing="0" w:after="0" w:afterAutospacing="0" w:line="288" w:lineRule="atLeast"/>
        <w:jc w:val="both"/>
      </w:pPr>
      <w:r w:rsidRPr="00A3438B">
        <w:t>каковы процедуры, если они выполнялись, осуществленные службой внутреннего аудита в течение года с целью обнаружения недобросовестных действий;</w:t>
      </w:r>
    </w:p>
    <w:p w14:paraId="7865C671" w14:textId="32C5919D" w:rsidR="00A37C0E" w:rsidRPr="00C049B6" w:rsidRDefault="00A37C0E" w:rsidP="00A37C0E">
      <w:pPr>
        <w:pStyle w:val="aff9"/>
        <w:numPr>
          <w:ilvl w:val="0"/>
          <w:numId w:val="25"/>
        </w:numPr>
        <w:spacing w:after="160" w:line="259" w:lineRule="auto"/>
        <w:jc w:val="left"/>
        <w:rPr>
          <w:rFonts w:ascii="Times New Roman" w:hAnsi="Times New Roman" w:cs="Times New Roman"/>
          <w:szCs w:val="24"/>
          <w:lang w:val="ru-RU"/>
        </w:rPr>
      </w:pPr>
      <w:r w:rsidRPr="00C049B6">
        <w:rPr>
          <w:rFonts w:ascii="Times New Roman" w:hAnsi="Times New Roman" w:cs="Times New Roman"/>
          <w:szCs w:val="24"/>
          <w:lang w:val="ru-RU"/>
        </w:rPr>
        <w:t xml:space="preserve"> в случае выявления недобросовестных действий </w:t>
      </w:r>
      <w:r w:rsidR="001074F5" w:rsidRPr="00C049B6">
        <w:rPr>
          <w:rFonts w:ascii="Times New Roman" w:hAnsi="Times New Roman" w:cs="Times New Roman"/>
          <w:szCs w:val="24"/>
          <w:lang w:val="ru-RU"/>
        </w:rPr>
        <w:t xml:space="preserve">доведены ли они до сведения лиц, отвечающих за корпоративное управление, </w:t>
      </w:r>
      <w:r w:rsidRPr="00C049B6">
        <w:rPr>
          <w:rFonts w:ascii="Times New Roman" w:hAnsi="Times New Roman" w:cs="Times New Roman"/>
          <w:szCs w:val="24"/>
          <w:lang w:val="ru-RU"/>
        </w:rPr>
        <w:t>последовала ли адекватная реакция руководства на факты, выявленные в результате выполнения этих процедур.</w:t>
      </w:r>
    </w:p>
    <w:p w14:paraId="07B69E0F" w14:textId="77777777" w:rsidR="00E87FF7" w:rsidRPr="00C049B6" w:rsidRDefault="00E87FF7" w:rsidP="007B7215">
      <w:pPr>
        <w:pStyle w:val="aff9"/>
        <w:spacing w:after="160" w:line="259" w:lineRule="auto"/>
        <w:ind w:left="930"/>
        <w:jc w:val="left"/>
        <w:rPr>
          <w:rFonts w:ascii="Times New Roman" w:hAnsi="Times New Roman" w:cs="Times New Roman"/>
          <w:szCs w:val="24"/>
          <w:lang w:val="ru-RU"/>
        </w:rPr>
      </w:pPr>
    </w:p>
    <w:p w14:paraId="606FF958" w14:textId="0BF4AE6F" w:rsidR="007B7215" w:rsidRPr="00C049B6" w:rsidRDefault="007B7215" w:rsidP="007B7215">
      <w:pPr>
        <w:pStyle w:val="aff9"/>
        <w:spacing w:after="160" w:line="259" w:lineRule="auto"/>
        <w:ind w:left="930"/>
        <w:jc w:val="left"/>
        <w:rPr>
          <w:rFonts w:ascii="Times New Roman" w:hAnsi="Times New Roman" w:cs="Times New Roman"/>
          <w:szCs w:val="24"/>
          <w:lang w:val="ru-RU"/>
        </w:rPr>
      </w:pPr>
      <w:r w:rsidRPr="00C049B6">
        <w:rPr>
          <w:rFonts w:ascii="Times New Roman" w:hAnsi="Times New Roman" w:cs="Times New Roman"/>
          <w:szCs w:val="24"/>
          <w:lang w:val="ru-RU"/>
        </w:rPr>
        <w:t xml:space="preserve">Просим </w:t>
      </w:r>
      <w:r w:rsidR="00E87FF7" w:rsidRPr="00C049B6">
        <w:rPr>
          <w:rFonts w:ascii="Times New Roman" w:hAnsi="Times New Roman" w:cs="Times New Roman"/>
          <w:szCs w:val="24"/>
          <w:lang w:val="ru-RU"/>
        </w:rPr>
        <w:t>вас ответить на следующие вопросы:</w:t>
      </w:r>
    </w:p>
    <w:tbl>
      <w:tblPr>
        <w:tblStyle w:val="af3"/>
        <w:tblW w:w="9701" w:type="dxa"/>
        <w:tblInd w:w="-5" w:type="dxa"/>
        <w:tblLook w:val="04A0" w:firstRow="1" w:lastRow="0" w:firstColumn="1" w:lastColumn="0" w:noHBand="0" w:noVBand="1"/>
      </w:tblPr>
      <w:tblGrid>
        <w:gridCol w:w="516"/>
        <w:gridCol w:w="6294"/>
        <w:gridCol w:w="2891"/>
      </w:tblGrid>
      <w:tr w:rsidR="00E87FF7" w:rsidRPr="00C049B6" w14:paraId="2A2389EB" w14:textId="77777777" w:rsidTr="00442C49">
        <w:tc>
          <w:tcPr>
            <w:tcW w:w="494" w:type="dxa"/>
          </w:tcPr>
          <w:p w14:paraId="739D99B3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6310" w:type="dxa"/>
          </w:tcPr>
          <w:p w14:paraId="001E6B15" w14:textId="79A5399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Вопрос</w:t>
            </w:r>
          </w:p>
        </w:tc>
        <w:tc>
          <w:tcPr>
            <w:tcW w:w="2897" w:type="dxa"/>
          </w:tcPr>
          <w:p w14:paraId="29FEAC45" w14:textId="55953AEC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Да/нет, комментарии</w:t>
            </w:r>
          </w:p>
        </w:tc>
      </w:tr>
      <w:tr w:rsidR="00E87FF7" w:rsidRPr="00C049B6" w14:paraId="14D915B8" w14:textId="77777777" w:rsidTr="00442C49">
        <w:tc>
          <w:tcPr>
            <w:tcW w:w="494" w:type="dxa"/>
          </w:tcPr>
          <w:p w14:paraId="306EBCBC" w14:textId="529F59F4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6310" w:type="dxa"/>
          </w:tcPr>
          <w:p w14:paraId="234B5343" w14:textId="5D380150" w:rsidR="00E87FF7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ф</w:t>
            </w:r>
            <w:r w:rsidR="00E87FF7" w:rsidRPr="00C049B6">
              <w:rPr>
                <w:rFonts w:ascii="Times New Roman" w:hAnsi="Times New Roman" w:cs="Times New Roman"/>
                <w:szCs w:val="24"/>
                <w:lang w:val="ru-RU"/>
              </w:rPr>
              <w:t>иксировались ли вами случаи платежей за консультационные, агентские или посреднические услуги, экономическая суть или легитимная цель которых из договоров не ясны и/или результаты услуг по которым отсутствуют или недостаточно раскрыты,</w:t>
            </w:r>
          </w:p>
        </w:tc>
        <w:tc>
          <w:tcPr>
            <w:tcW w:w="2897" w:type="dxa"/>
          </w:tcPr>
          <w:p w14:paraId="1BC5F873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E87FF7" w:rsidRPr="00C049B6" w14:paraId="1750BFFC" w14:textId="77777777" w:rsidTr="00442C49">
        <w:tc>
          <w:tcPr>
            <w:tcW w:w="494" w:type="dxa"/>
          </w:tcPr>
          <w:p w14:paraId="6722E153" w14:textId="7554BDCA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2</w:t>
            </w:r>
          </w:p>
        </w:tc>
        <w:tc>
          <w:tcPr>
            <w:tcW w:w="6310" w:type="dxa"/>
          </w:tcPr>
          <w:p w14:paraId="6ADFB4C8" w14:textId="731E9A8C" w:rsidR="00E87FF7" w:rsidRPr="00C049B6" w:rsidRDefault="005E1F33" w:rsidP="00E87FF7">
            <w:pPr>
              <w:spacing w:after="160" w:line="259" w:lineRule="auto"/>
              <w:ind w:left="3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и</w:t>
            </w:r>
            <w:r w:rsidR="00E87FF7" w:rsidRPr="00C049B6">
              <w:rPr>
                <w:rFonts w:ascii="Times New Roman" w:hAnsi="Times New Roman" w:cs="Times New Roman"/>
                <w:szCs w:val="24"/>
                <w:lang w:val="ru-RU"/>
              </w:rPr>
              <w:t xml:space="preserve">мели ли место значительные суммы возмещений представительских затрат руководству или работникам </w:t>
            </w:r>
            <w:proofErr w:type="spellStart"/>
            <w:r w:rsidR="00E87FF7" w:rsidRPr="00C049B6">
              <w:rPr>
                <w:rFonts w:ascii="Times New Roman" w:hAnsi="Times New Roman" w:cs="Times New Roman"/>
                <w:szCs w:val="24"/>
                <w:lang w:val="ru-RU"/>
              </w:rPr>
              <w:t>аудируемого</w:t>
            </w:r>
            <w:proofErr w:type="spellEnd"/>
            <w:r w:rsidR="00E87FF7" w:rsidRPr="00C049B6">
              <w:rPr>
                <w:rFonts w:ascii="Times New Roman" w:hAnsi="Times New Roman" w:cs="Times New Roman"/>
                <w:szCs w:val="24"/>
                <w:lang w:val="ru-RU"/>
              </w:rPr>
              <w:t xml:space="preserve"> лица, которые взаимодействуют с покупателями, поставщиками или должностными лицами, в том числе иностранными должностными лицами,</w:t>
            </w:r>
          </w:p>
          <w:p w14:paraId="402B10CF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897" w:type="dxa"/>
          </w:tcPr>
          <w:p w14:paraId="4F309F01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E87FF7" w:rsidRPr="00C049B6" w14:paraId="6B496B48" w14:textId="77777777" w:rsidTr="00442C49">
        <w:tc>
          <w:tcPr>
            <w:tcW w:w="494" w:type="dxa"/>
          </w:tcPr>
          <w:p w14:paraId="0FE1D920" w14:textId="4ECDDCED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3</w:t>
            </w:r>
          </w:p>
        </w:tc>
        <w:tc>
          <w:tcPr>
            <w:tcW w:w="6310" w:type="dxa"/>
          </w:tcPr>
          <w:p w14:paraId="6D6B4AEA" w14:textId="71593EC7" w:rsidR="00E87FF7" w:rsidRPr="00C049B6" w:rsidRDefault="005E1F33" w:rsidP="00E87FF7">
            <w:pPr>
              <w:spacing w:after="160" w:line="259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з</w:t>
            </w:r>
            <w:r w:rsidR="00E87FF7" w:rsidRPr="00C049B6">
              <w:rPr>
                <w:rFonts w:ascii="Times New Roman" w:hAnsi="Times New Roman" w:cs="Times New Roman"/>
                <w:szCs w:val="24"/>
                <w:lang w:val="ru-RU"/>
              </w:rPr>
              <w:t>аключались ли комиссионные и агентские вознаграждения в размере, превышающем средние значения для данной отрасли или вида деятельности,</w:t>
            </w:r>
          </w:p>
          <w:p w14:paraId="66536B67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897" w:type="dxa"/>
          </w:tcPr>
          <w:p w14:paraId="294C32E6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E87FF7" w:rsidRPr="00C049B6" w14:paraId="3C4C1895" w14:textId="77777777" w:rsidTr="00442C49">
        <w:tc>
          <w:tcPr>
            <w:tcW w:w="494" w:type="dxa"/>
          </w:tcPr>
          <w:p w14:paraId="7AA59F2A" w14:textId="784FB7A6" w:rsidR="00E87FF7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4</w:t>
            </w:r>
          </w:p>
        </w:tc>
        <w:tc>
          <w:tcPr>
            <w:tcW w:w="6310" w:type="dxa"/>
          </w:tcPr>
          <w:p w14:paraId="3ED811C2" w14:textId="528D7CB0" w:rsidR="00E87FF7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обнаруживались ли необычные сделки с юридическими лицами, зарегистрированными в иностранных юрисдикциях, предоставляющих низкий уровень налогообложения ("налоговое убежище"), или необычно крупные платежи, перечисленные материнскими организациями, зарегистрированными в указанных юрисдикциях</w:t>
            </w:r>
          </w:p>
        </w:tc>
        <w:tc>
          <w:tcPr>
            <w:tcW w:w="2897" w:type="dxa"/>
          </w:tcPr>
          <w:p w14:paraId="022E10ED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E87FF7" w:rsidRPr="00C049B6" w14:paraId="146297E8" w14:textId="77777777" w:rsidTr="00442C49">
        <w:tc>
          <w:tcPr>
            <w:tcW w:w="494" w:type="dxa"/>
          </w:tcPr>
          <w:p w14:paraId="4E57E6B8" w14:textId="25455E35" w:rsidR="00E87FF7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5</w:t>
            </w:r>
          </w:p>
        </w:tc>
        <w:tc>
          <w:tcPr>
            <w:tcW w:w="6310" w:type="dxa"/>
          </w:tcPr>
          <w:p w14:paraId="1D3B027A" w14:textId="0A087E63" w:rsidR="00E87FF7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 xml:space="preserve">осуществлялись ли платежи за товары или услуги, перечисленные юридическим лицам, находящимся в странах, отличных от страны поставки товара или оказания услуги, платежи на имя посредников или агентов или распределенные между несколькими юридическими </w:t>
            </w: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или физическими лицами, ро</w:t>
            </w:r>
            <w:r w:rsidR="00C049B6">
              <w:rPr>
                <w:rFonts w:ascii="Times New Roman" w:hAnsi="Times New Roman" w:cs="Times New Roman"/>
                <w:szCs w:val="24"/>
                <w:lang w:val="ru-RU"/>
              </w:rPr>
              <w:t>ль которых в сделке не очевидна</w:t>
            </w:r>
          </w:p>
        </w:tc>
        <w:tc>
          <w:tcPr>
            <w:tcW w:w="2897" w:type="dxa"/>
          </w:tcPr>
          <w:p w14:paraId="7BDACFCB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E87FF7" w:rsidRPr="00C049B6" w14:paraId="26E913AE" w14:textId="77777777" w:rsidTr="00442C49">
        <w:tc>
          <w:tcPr>
            <w:tcW w:w="494" w:type="dxa"/>
          </w:tcPr>
          <w:p w14:paraId="256A6E2F" w14:textId="79688D31" w:rsidR="00E87FF7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6310" w:type="dxa"/>
          </w:tcPr>
          <w:p w14:paraId="7C5BA370" w14:textId="77777777" w:rsidR="005E1F33" w:rsidRPr="00C049B6" w:rsidRDefault="005E1F33" w:rsidP="005E1F33">
            <w:pPr>
              <w:ind w:firstLine="31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gramStart"/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встречалась  ли</w:t>
            </w:r>
            <w:proofErr w:type="gramEnd"/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 xml:space="preserve"> вам информация о сделках, заключенных по ценам, отличным от рыночных, и не являющимся сделками со связанными сторонами, в том числе:</w:t>
            </w:r>
          </w:p>
          <w:p w14:paraId="7F11BED0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897" w:type="dxa"/>
          </w:tcPr>
          <w:p w14:paraId="66D2252D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E87FF7" w:rsidRPr="00C049B6" w14:paraId="053CE68C" w14:textId="77777777" w:rsidTr="00442C49">
        <w:tc>
          <w:tcPr>
            <w:tcW w:w="494" w:type="dxa"/>
          </w:tcPr>
          <w:p w14:paraId="56A4B601" w14:textId="5D5B23BD" w:rsidR="00E87FF7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6.1</w:t>
            </w:r>
          </w:p>
        </w:tc>
        <w:tc>
          <w:tcPr>
            <w:tcW w:w="6310" w:type="dxa"/>
          </w:tcPr>
          <w:p w14:paraId="47811CFE" w14:textId="349AF767" w:rsidR="005E1F33" w:rsidRPr="00C049B6" w:rsidRDefault="005E1F33" w:rsidP="005E1F33">
            <w:pPr>
              <w:pStyle w:val="aff9"/>
              <w:ind w:left="31" w:firstLine="14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а) продажа или передача активов, особенно активов, обладающих высокой экономической ценностью при низкой остаточной стоимости, в том числе сторонам или организациям, которые являются или могут быть аффилированы с (иностранными) должностными лицами или круп</w:t>
            </w:r>
            <w:r w:rsidR="00C049B6">
              <w:rPr>
                <w:rFonts w:ascii="Times New Roman" w:hAnsi="Times New Roman" w:cs="Times New Roman"/>
                <w:szCs w:val="24"/>
                <w:lang w:val="ru-RU"/>
              </w:rPr>
              <w:t xml:space="preserve">ными клиентами </w:t>
            </w:r>
            <w:proofErr w:type="spellStart"/>
            <w:r w:rsidR="00C049B6">
              <w:rPr>
                <w:rFonts w:ascii="Times New Roman" w:hAnsi="Times New Roman" w:cs="Times New Roman"/>
                <w:szCs w:val="24"/>
                <w:lang w:val="ru-RU"/>
              </w:rPr>
              <w:t>аудируемого</w:t>
            </w:r>
            <w:proofErr w:type="spellEnd"/>
            <w:r w:rsidR="00C049B6">
              <w:rPr>
                <w:rFonts w:ascii="Times New Roman" w:hAnsi="Times New Roman" w:cs="Times New Roman"/>
                <w:szCs w:val="24"/>
                <w:lang w:val="ru-RU"/>
              </w:rPr>
              <w:t xml:space="preserve"> лица</w:t>
            </w:r>
          </w:p>
          <w:p w14:paraId="07E71C42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897" w:type="dxa"/>
          </w:tcPr>
          <w:p w14:paraId="4833C5ED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E87FF7" w:rsidRPr="00C049B6" w14:paraId="5AD7B74E" w14:textId="77777777" w:rsidTr="00442C49">
        <w:tc>
          <w:tcPr>
            <w:tcW w:w="494" w:type="dxa"/>
          </w:tcPr>
          <w:p w14:paraId="0C654D59" w14:textId="0F3F9EF5" w:rsidR="00E87FF7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6.2</w:t>
            </w:r>
          </w:p>
        </w:tc>
        <w:tc>
          <w:tcPr>
            <w:tcW w:w="6310" w:type="dxa"/>
          </w:tcPr>
          <w:p w14:paraId="687CCC56" w14:textId="2323C438" w:rsidR="005E1F33" w:rsidRPr="00C049B6" w:rsidRDefault="005E1F33" w:rsidP="005E1F33">
            <w:pPr>
              <w:pStyle w:val="aff9"/>
              <w:ind w:left="31" w:firstLine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б) покупка или аренда активов, в том числе у организаций государственного сектора, а также у сторон или организаций, которые являются или могут быть аффилированы с (иностранными) должностными лицами или крупными пост</w:t>
            </w:r>
            <w:r w:rsidR="00C049B6">
              <w:rPr>
                <w:rFonts w:ascii="Times New Roman" w:hAnsi="Times New Roman" w:cs="Times New Roman"/>
                <w:szCs w:val="24"/>
                <w:lang w:val="ru-RU"/>
              </w:rPr>
              <w:t xml:space="preserve">авщиками </w:t>
            </w:r>
            <w:proofErr w:type="spellStart"/>
            <w:r w:rsidR="00C049B6">
              <w:rPr>
                <w:rFonts w:ascii="Times New Roman" w:hAnsi="Times New Roman" w:cs="Times New Roman"/>
                <w:szCs w:val="24"/>
                <w:lang w:val="ru-RU"/>
              </w:rPr>
              <w:t>аудируемого</w:t>
            </w:r>
            <w:proofErr w:type="spellEnd"/>
            <w:r w:rsidR="00C049B6">
              <w:rPr>
                <w:rFonts w:ascii="Times New Roman" w:hAnsi="Times New Roman" w:cs="Times New Roman"/>
                <w:szCs w:val="24"/>
                <w:lang w:val="ru-RU"/>
              </w:rPr>
              <w:t xml:space="preserve"> лица</w:t>
            </w:r>
          </w:p>
          <w:p w14:paraId="2555038F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897" w:type="dxa"/>
          </w:tcPr>
          <w:p w14:paraId="49764F94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E87FF7" w:rsidRPr="00C049B6" w14:paraId="1BC30002" w14:textId="77777777" w:rsidTr="00442C49">
        <w:tc>
          <w:tcPr>
            <w:tcW w:w="494" w:type="dxa"/>
          </w:tcPr>
          <w:p w14:paraId="20A023AC" w14:textId="25A7389D" w:rsidR="00E87FF7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6.3</w:t>
            </w:r>
          </w:p>
        </w:tc>
        <w:tc>
          <w:tcPr>
            <w:tcW w:w="6310" w:type="dxa"/>
          </w:tcPr>
          <w:p w14:paraId="4BDB63AF" w14:textId="4FB7B590" w:rsidR="005E1F33" w:rsidRPr="00C049B6" w:rsidRDefault="005E1F33" w:rsidP="005E1F33">
            <w:pPr>
              <w:pStyle w:val="aff9"/>
              <w:ind w:left="739" w:hanging="708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 xml:space="preserve">в) значительные </w:t>
            </w:r>
            <w:r w:rsidR="00C049B6">
              <w:rPr>
                <w:rFonts w:ascii="Times New Roman" w:hAnsi="Times New Roman" w:cs="Times New Roman"/>
                <w:szCs w:val="24"/>
                <w:lang w:val="ru-RU"/>
              </w:rPr>
              <w:t>займы, выданные сторонним лицам</w:t>
            </w:r>
          </w:p>
          <w:p w14:paraId="3A854C62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897" w:type="dxa"/>
          </w:tcPr>
          <w:p w14:paraId="26D02FB5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E87FF7" w:rsidRPr="00C049B6" w14:paraId="0A1568CE" w14:textId="77777777" w:rsidTr="00442C49">
        <w:tc>
          <w:tcPr>
            <w:tcW w:w="494" w:type="dxa"/>
          </w:tcPr>
          <w:p w14:paraId="22E40A9F" w14:textId="1C3F5F61" w:rsidR="00E87FF7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7</w:t>
            </w:r>
          </w:p>
        </w:tc>
        <w:tc>
          <w:tcPr>
            <w:tcW w:w="6310" w:type="dxa"/>
          </w:tcPr>
          <w:p w14:paraId="2948668F" w14:textId="550EC51E" w:rsidR="005E1F33" w:rsidRPr="00C049B6" w:rsidRDefault="005E1F33" w:rsidP="005E1F33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 xml:space="preserve">имело ли место </w:t>
            </w:r>
            <w:proofErr w:type="spellStart"/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несовершение</w:t>
            </w:r>
            <w:proofErr w:type="spellEnd"/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 xml:space="preserve"> действий, которые в обычном случае должны были бы быть предприняты для возврата выданных займов, авансов, просроченной дебиторской </w:t>
            </w:r>
            <w:r w:rsidR="00C049B6">
              <w:rPr>
                <w:rFonts w:ascii="Times New Roman" w:hAnsi="Times New Roman" w:cs="Times New Roman"/>
                <w:szCs w:val="24"/>
                <w:lang w:val="ru-RU"/>
              </w:rPr>
              <w:t>задолженности</w:t>
            </w:r>
          </w:p>
          <w:p w14:paraId="21782A97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897" w:type="dxa"/>
          </w:tcPr>
          <w:p w14:paraId="1A069882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E87FF7" w:rsidRPr="00C049B6" w14:paraId="423A01DB" w14:textId="77777777" w:rsidTr="00442C49">
        <w:tc>
          <w:tcPr>
            <w:tcW w:w="494" w:type="dxa"/>
          </w:tcPr>
          <w:p w14:paraId="72625570" w14:textId="463AD1EC" w:rsidR="00E87FF7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8</w:t>
            </w:r>
          </w:p>
        </w:tc>
        <w:tc>
          <w:tcPr>
            <w:tcW w:w="6310" w:type="dxa"/>
          </w:tcPr>
          <w:p w14:paraId="22DEB1FE" w14:textId="2DC69263" w:rsidR="005E1F33" w:rsidRPr="00C049B6" w:rsidRDefault="005E1F33" w:rsidP="005E1F33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были и есть ли просрочки по уплате налогов, сборов, штрафов и т.п. в отсутствие мер со стороны государственных органов и регуляторо</w:t>
            </w:r>
            <w:r w:rsidR="00C049B6">
              <w:rPr>
                <w:rFonts w:ascii="Times New Roman" w:hAnsi="Times New Roman" w:cs="Times New Roman"/>
                <w:szCs w:val="24"/>
                <w:lang w:val="ru-RU"/>
              </w:rPr>
              <w:t>в по истребованию задолженности</w:t>
            </w:r>
          </w:p>
          <w:p w14:paraId="4174A924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897" w:type="dxa"/>
          </w:tcPr>
          <w:p w14:paraId="3389A2DF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E87FF7" w:rsidRPr="00C049B6" w14:paraId="474BA0DF" w14:textId="77777777" w:rsidTr="00442C49">
        <w:tc>
          <w:tcPr>
            <w:tcW w:w="494" w:type="dxa"/>
          </w:tcPr>
          <w:p w14:paraId="4665F4EB" w14:textId="545F1372" w:rsidR="00E87FF7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9</w:t>
            </w:r>
          </w:p>
        </w:tc>
        <w:tc>
          <w:tcPr>
            <w:tcW w:w="6310" w:type="dxa"/>
          </w:tcPr>
          <w:p w14:paraId="04FD57B1" w14:textId="0612861A" w:rsidR="005E1F33" w:rsidRPr="00C049B6" w:rsidRDefault="005E1F33" w:rsidP="005E1F33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обнаруживали ли вы нетипичные для обычной хозяйственной деятельности компенсационные выплаты ю</w:t>
            </w:r>
            <w:r w:rsidR="00C049B6">
              <w:rPr>
                <w:rFonts w:ascii="Times New Roman" w:hAnsi="Times New Roman" w:cs="Times New Roman"/>
                <w:szCs w:val="24"/>
                <w:lang w:val="ru-RU"/>
              </w:rPr>
              <w:t>ридическим или физическим лицам</w:t>
            </w:r>
          </w:p>
          <w:p w14:paraId="5071A45A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897" w:type="dxa"/>
          </w:tcPr>
          <w:p w14:paraId="32BAE763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E87FF7" w:rsidRPr="00C049B6" w14:paraId="69FAB7C4" w14:textId="77777777" w:rsidTr="00442C49">
        <w:tc>
          <w:tcPr>
            <w:tcW w:w="494" w:type="dxa"/>
          </w:tcPr>
          <w:p w14:paraId="3B677808" w14:textId="284C84BC" w:rsidR="00E87FF7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10</w:t>
            </w:r>
          </w:p>
        </w:tc>
        <w:tc>
          <w:tcPr>
            <w:tcW w:w="6310" w:type="dxa"/>
          </w:tcPr>
          <w:p w14:paraId="2962B08F" w14:textId="5296D987" w:rsidR="005E1F33" w:rsidRPr="00C049B6" w:rsidRDefault="005E1F33" w:rsidP="005E1F33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 xml:space="preserve">осуществлялись ли платежи за товары, которые не были поставлены, или </w:t>
            </w:r>
            <w:r w:rsidR="00C049B6">
              <w:rPr>
                <w:rFonts w:ascii="Times New Roman" w:hAnsi="Times New Roman" w:cs="Times New Roman"/>
                <w:szCs w:val="24"/>
                <w:lang w:val="ru-RU"/>
              </w:rPr>
              <w:t>услуги, которые не были оказаны</w:t>
            </w:r>
          </w:p>
          <w:p w14:paraId="0B74AFC3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897" w:type="dxa"/>
          </w:tcPr>
          <w:p w14:paraId="1687920D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E87FF7" w:rsidRPr="00C049B6" w14:paraId="0837A59B" w14:textId="77777777" w:rsidTr="00442C49">
        <w:tc>
          <w:tcPr>
            <w:tcW w:w="494" w:type="dxa"/>
          </w:tcPr>
          <w:p w14:paraId="5268B923" w14:textId="27065ED9" w:rsidR="00E87FF7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11</w:t>
            </w:r>
          </w:p>
        </w:tc>
        <w:tc>
          <w:tcPr>
            <w:tcW w:w="6310" w:type="dxa"/>
          </w:tcPr>
          <w:p w14:paraId="76DACD00" w14:textId="7B77644A" w:rsidR="005E1F33" w:rsidRPr="00C049B6" w:rsidRDefault="005E1F33" w:rsidP="005E1F33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встречались ли вам любые сделки или операции, форма или характер которых отличается от обычных для данного вида сделок или которые не являются типичными дл</w:t>
            </w:r>
            <w:r w:rsidR="00C049B6">
              <w:rPr>
                <w:rFonts w:ascii="Times New Roman" w:hAnsi="Times New Roman" w:cs="Times New Roman"/>
                <w:szCs w:val="24"/>
                <w:lang w:val="ru-RU"/>
              </w:rPr>
              <w:t xml:space="preserve">я деятельности </w:t>
            </w:r>
            <w:proofErr w:type="spellStart"/>
            <w:r w:rsidR="00C049B6">
              <w:rPr>
                <w:rFonts w:ascii="Times New Roman" w:hAnsi="Times New Roman" w:cs="Times New Roman"/>
                <w:szCs w:val="24"/>
                <w:lang w:val="ru-RU"/>
              </w:rPr>
              <w:t>аудируемого</w:t>
            </w:r>
            <w:proofErr w:type="spellEnd"/>
            <w:r w:rsidR="00C049B6">
              <w:rPr>
                <w:rFonts w:ascii="Times New Roman" w:hAnsi="Times New Roman" w:cs="Times New Roman"/>
                <w:szCs w:val="24"/>
                <w:lang w:val="ru-RU"/>
              </w:rPr>
              <w:t xml:space="preserve"> лица</w:t>
            </w:r>
          </w:p>
          <w:p w14:paraId="169352E0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897" w:type="dxa"/>
          </w:tcPr>
          <w:p w14:paraId="2CDF2914" w14:textId="77777777" w:rsidR="00E87FF7" w:rsidRPr="00C049B6" w:rsidRDefault="00E87FF7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5E1F33" w:rsidRPr="00C049B6" w14:paraId="4D60269D" w14:textId="77777777" w:rsidTr="00442C49">
        <w:tc>
          <w:tcPr>
            <w:tcW w:w="494" w:type="dxa"/>
          </w:tcPr>
          <w:p w14:paraId="69BFEDCE" w14:textId="2F12B6A2" w:rsidR="005E1F33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12</w:t>
            </w:r>
          </w:p>
        </w:tc>
        <w:tc>
          <w:tcPr>
            <w:tcW w:w="6310" w:type="dxa"/>
          </w:tcPr>
          <w:p w14:paraId="5BBE0678" w14:textId="74C600F7" w:rsidR="005E1F33" w:rsidRPr="00C049B6" w:rsidRDefault="005E1F33" w:rsidP="005E1F33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встречались ли вам любые сделки, по которым отсутствует первичная документация, которые были обработаны внутренними системами способом, отличным от предусмотренного способа обработки дл</w:t>
            </w:r>
            <w:r w:rsidR="00C049B6">
              <w:rPr>
                <w:rFonts w:ascii="Times New Roman" w:hAnsi="Times New Roman" w:cs="Times New Roman"/>
                <w:szCs w:val="24"/>
                <w:lang w:val="ru-RU"/>
              </w:rPr>
              <w:t>я подобных сделок или операций</w:t>
            </w:r>
          </w:p>
          <w:p w14:paraId="0312EE87" w14:textId="77777777" w:rsidR="005E1F33" w:rsidRPr="00C049B6" w:rsidRDefault="005E1F33" w:rsidP="005E1F33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897" w:type="dxa"/>
          </w:tcPr>
          <w:p w14:paraId="085559BC" w14:textId="77777777" w:rsidR="005E1F33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5E1F33" w:rsidRPr="00C049B6" w14:paraId="6AD1970F" w14:textId="77777777" w:rsidTr="00442C49">
        <w:tc>
          <w:tcPr>
            <w:tcW w:w="494" w:type="dxa"/>
          </w:tcPr>
          <w:p w14:paraId="22DF2A12" w14:textId="042931C0" w:rsidR="005E1F33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6310" w:type="dxa"/>
          </w:tcPr>
          <w:p w14:paraId="55C348AB" w14:textId="77777777" w:rsidR="005E1F33" w:rsidRPr="00C049B6" w:rsidRDefault="005E1F33" w:rsidP="005E1F33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C049B6">
              <w:rPr>
                <w:rFonts w:ascii="Times New Roman" w:hAnsi="Times New Roman" w:cs="Times New Roman"/>
                <w:szCs w:val="24"/>
                <w:lang w:val="ru-RU"/>
              </w:rPr>
              <w:t>обнаруживали ли вы любые сделки или операции, выполненные с нарушением или в обход установленных процедур внутреннего контроля, например, правил анализа цен, согласований, лимитов, проведения тендерных процедур, продления или изменения договоров и т.д.</w:t>
            </w:r>
          </w:p>
          <w:p w14:paraId="665DAA09" w14:textId="77777777" w:rsidR="005E1F33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897" w:type="dxa"/>
          </w:tcPr>
          <w:p w14:paraId="32510FA2" w14:textId="77777777" w:rsidR="005E1F33" w:rsidRPr="00C049B6" w:rsidRDefault="005E1F33" w:rsidP="007B7215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</w:tbl>
    <w:p w14:paraId="26C02F94" w14:textId="77777777" w:rsidR="00E87FF7" w:rsidRDefault="00E87FF7" w:rsidP="007B7215">
      <w:pPr>
        <w:pStyle w:val="aff9"/>
        <w:spacing w:after="160" w:line="259" w:lineRule="auto"/>
        <w:ind w:left="930"/>
        <w:jc w:val="left"/>
        <w:rPr>
          <w:lang w:val="ru-RU"/>
        </w:rPr>
      </w:pPr>
    </w:p>
    <w:p w14:paraId="741E6263" w14:textId="26F9A05E" w:rsidR="009148E7" w:rsidRDefault="009148E7" w:rsidP="005D0D37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14:paraId="4CB171E4" w14:textId="77777777" w:rsidR="003B6EAB" w:rsidRPr="00691F6C" w:rsidRDefault="003B6EAB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Ответы на запрашиваемую информацию просим предоставить за </w:t>
      </w:r>
      <w:r w:rsidR="00A5421E">
        <w:rPr>
          <w:rFonts w:ascii="Times New Roman" w:hAnsi="Times New Roman" w:cs="Times New Roman"/>
          <w:szCs w:val="24"/>
          <w:lang w:val="ru-RU"/>
        </w:rPr>
        <w:t xml:space="preserve">вашей </w:t>
      </w:r>
      <w:r w:rsidRPr="00691F6C">
        <w:rPr>
          <w:rFonts w:ascii="Times New Roman" w:hAnsi="Times New Roman" w:cs="Times New Roman"/>
          <w:szCs w:val="24"/>
          <w:lang w:val="ru-RU"/>
        </w:rPr>
        <w:t>подписью с указанием даты</w:t>
      </w:r>
      <w:r w:rsidRPr="00691F6C">
        <w:rPr>
          <w:rFonts w:ascii="Times New Roman" w:hAnsi="Times New Roman" w:cs="Times New Roman"/>
          <w:b/>
          <w:szCs w:val="24"/>
          <w:lang w:val="ru-RU"/>
        </w:rPr>
        <w:t xml:space="preserve"> </w:t>
      </w:r>
      <w:r w:rsidRPr="00691F6C">
        <w:rPr>
          <w:rFonts w:ascii="Times New Roman" w:hAnsi="Times New Roman" w:cs="Times New Roman"/>
          <w:szCs w:val="24"/>
          <w:lang w:val="ru-RU"/>
        </w:rPr>
        <w:t>составления ответа.</w:t>
      </w:r>
    </w:p>
    <w:p w14:paraId="4E6B1078" w14:textId="001D2222" w:rsidR="002C6202" w:rsidRDefault="002C6202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Ответ на наш запрос просим направлять </w:t>
      </w:r>
      <w:r w:rsidR="00227D42">
        <w:rPr>
          <w:rFonts w:ascii="Times New Roman" w:hAnsi="Times New Roman" w:cs="Times New Roman"/>
          <w:szCs w:val="24"/>
          <w:lang w:val="ru-RU"/>
        </w:rPr>
        <w:t>по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 адрес</w:t>
      </w:r>
      <w:r w:rsidR="00227D42">
        <w:rPr>
          <w:rFonts w:ascii="Times New Roman" w:hAnsi="Times New Roman" w:cs="Times New Roman"/>
          <w:szCs w:val="24"/>
          <w:lang w:val="ru-RU"/>
        </w:rPr>
        <w:t>у</w:t>
      </w:r>
      <w:r w:rsidRPr="00691F6C">
        <w:rPr>
          <w:rFonts w:ascii="Times New Roman" w:hAnsi="Times New Roman" w:cs="Times New Roman"/>
          <w:szCs w:val="24"/>
          <w:lang w:val="ru-RU"/>
        </w:rPr>
        <w:t>:</w:t>
      </w:r>
      <w:r w:rsidR="00D07DD0" w:rsidRPr="00F86691">
        <w:rPr>
          <w:rFonts w:ascii="Times New Roman" w:hAnsi="Times New Roman" w:cs="Times New Roman"/>
          <w:szCs w:val="24"/>
          <w:lang w:val="ru-RU"/>
        </w:rPr>
        <w:t xml:space="preserve"> [</w:t>
      </w:r>
      <w:r w:rsidR="00D07DD0" w:rsidRPr="00BF3D93">
        <w:rPr>
          <w:rFonts w:ascii="Times New Roman" w:hAnsi="Times New Roman" w:cs="Times New Roman"/>
          <w:i/>
          <w:szCs w:val="24"/>
          <w:lang w:val="ru-RU"/>
        </w:rPr>
        <w:t>укажите адрес аудиторской организации</w:t>
      </w:r>
      <w:r w:rsidR="00D07DD0" w:rsidRPr="00F86691">
        <w:rPr>
          <w:rFonts w:ascii="Times New Roman" w:hAnsi="Times New Roman" w:cs="Times New Roman"/>
          <w:szCs w:val="24"/>
          <w:lang w:val="ru-RU"/>
        </w:rPr>
        <w:t>]</w:t>
      </w:r>
      <w:r w:rsidR="00D07DD0">
        <w:rPr>
          <w:rFonts w:ascii="Times New Roman" w:hAnsi="Times New Roman" w:cs="Times New Roman"/>
          <w:szCs w:val="24"/>
          <w:lang w:val="ru-RU"/>
        </w:rPr>
        <w:t>.</w:t>
      </w:r>
    </w:p>
    <w:p w14:paraId="0C8AEED9" w14:textId="48F9AF95" w:rsidR="001074F5" w:rsidRPr="00D07DD0" w:rsidRDefault="001074F5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14:paraId="7C63A0DC" w14:textId="77777777" w:rsidR="001E6962" w:rsidRDefault="006418DC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C уважением, </w:t>
      </w:r>
    </w:p>
    <w:p w14:paraId="65B3238E" w14:textId="77777777" w:rsidR="00077A58" w:rsidRDefault="00077A58" w:rsidP="00A5421E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>
        <w:rPr>
          <w:rFonts w:ascii="Times New Roman" w:hAnsi="Times New Roman" w:cs="Times New Roman"/>
          <w:szCs w:val="24"/>
          <w:lang w:val="ru-RU"/>
        </w:rPr>
        <w:t>Руководитель задания по аудиту/</w:t>
      </w:r>
      <w:r w:rsidR="001074F5">
        <w:rPr>
          <w:rFonts w:ascii="Times New Roman" w:hAnsi="Times New Roman" w:cs="Times New Roman"/>
          <w:szCs w:val="24"/>
          <w:lang w:val="ru-RU"/>
        </w:rPr>
        <w:t xml:space="preserve">Аудитор </w:t>
      </w:r>
      <w:r>
        <w:rPr>
          <w:rFonts w:ascii="Times New Roman" w:hAnsi="Times New Roman" w:cs="Times New Roman"/>
          <w:szCs w:val="24"/>
          <w:lang w:val="ru-RU"/>
        </w:rPr>
        <w:t xml:space="preserve">(подпись) ФИО </w:t>
      </w:r>
    </w:p>
    <w:p w14:paraId="633E28C5" w14:textId="71AF1B31" w:rsidR="002C6202" w:rsidRDefault="001074F5" w:rsidP="00A5421E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Cs w:val="24"/>
          <w:lang w:val="ru-RU"/>
        </w:rPr>
        <w:t>дата</w:t>
      </w:r>
    </w:p>
    <w:sectPr w:rsidR="002C6202" w:rsidSect="00691F6C">
      <w:headerReference w:type="even" r:id="rId8"/>
      <w:headerReference w:type="default" r:id="rId9"/>
      <w:headerReference w:type="first" r:id="rId10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63326" w14:textId="77777777" w:rsidR="00C96432" w:rsidRDefault="00C96432" w:rsidP="006418DC">
      <w:r>
        <w:separator/>
      </w:r>
    </w:p>
    <w:p w14:paraId="6EF5236D" w14:textId="77777777" w:rsidR="00C96432" w:rsidRDefault="00C96432" w:rsidP="006418DC"/>
    <w:p w14:paraId="4D5CF8B8" w14:textId="77777777" w:rsidR="00C96432" w:rsidRDefault="00C96432"/>
  </w:endnote>
  <w:endnote w:type="continuationSeparator" w:id="0">
    <w:p w14:paraId="6295F801" w14:textId="77777777" w:rsidR="00C96432" w:rsidRDefault="00C96432" w:rsidP="006418DC">
      <w:r>
        <w:continuationSeparator/>
      </w:r>
    </w:p>
    <w:p w14:paraId="2E581728" w14:textId="77777777" w:rsidR="00C96432" w:rsidRDefault="00C96432" w:rsidP="006418DC"/>
    <w:p w14:paraId="047D2D61" w14:textId="77777777" w:rsidR="00C96432" w:rsidRDefault="00C964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F5D2F" w14:textId="77777777" w:rsidR="00C96432" w:rsidRDefault="00C96432" w:rsidP="006418DC">
      <w:r>
        <w:separator/>
      </w:r>
    </w:p>
    <w:p w14:paraId="25568647" w14:textId="77777777" w:rsidR="00C96432" w:rsidRDefault="00C96432" w:rsidP="006418DC"/>
    <w:p w14:paraId="036A2019" w14:textId="77777777" w:rsidR="00C96432" w:rsidRDefault="00C96432"/>
  </w:footnote>
  <w:footnote w:type="continuationSeparator" w:id="0">
    <w:p w14:paraId="47E9B5E8" w14:textId="77777777" w:rsidR="00C96432" w:rsidRDefault="00C96432" w:rsidP="006418DC">
      <w:r>
        <w:continuationSeparator/>
      </w:r>
    </w:p>
    <w:p w14:paraId="6BF46689" w14:textId="77777777" w:rsidR="00C96432" w:rsidRDefault="00C96432" w:rsidP="006418DC"/>
    <w:p w14:paraId="1A0E8D22" w14:textId="77777777" w:rsidR="00C96432" w:rsidRDefault="00C9643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8292A" w14:textId="77777777" w:rsidR="00F0513C" w:rsidRDefault="0089403F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F0513C">
      <w:rPr>
        <w:rStyle w:val="aff2"/>
      </w:rPr>
      <w:instrText xml:space="preserve">PAGE  </w:instrText>
    </w:r>
    <w:r>
      <w:rPr>
        <w:rStyle w:val="aff2"/>
      </w:rPr>
      <w:fldChar w:fldCharType="end"/>
    </w:r>
  </w:p>
  <w:p w14:paraId="4C30138A" w14:textId="77777777" w:rsidR="00F0513C" w:rsidRDefault="00F0513C" w:rsidP="00F0513C">
    <w:pPr>
      <w:pStyle w:val="ac"/>
      <w:ind w:right="360"/>
    </w:pPr>
  </w:p>
  <w:p w14:paraId="6B6A703E" w14:textId="77777777" w:rsidR="001F4FBC" w:rsidRDefault="001F4FBC" w:rsidP="006418DC"/>
  <w:p w14:paraId="6D60F5EE" w14:textId="77777777" w:rsidR="00C7054B" w:rsidRDefault="00C7054B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321DA" w14:textId="77777777" w:rsidR="00C7054B" w:rsidRPr="00691F6C" w:rsidRDefault="00691F6C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EB92D" w14:textId="77777777" w:rsidR="00691F6C" w:rsidRPr="00691F6C" w:rsidRDefault="00691F6C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  <w:p w14:paraId="6D12D880" w14:textId="77777777" w:rsidR="00A11989" w:rsidRPr="00E05086" w:rsidRDefault="00A11989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9B2297"/>
    <w:multiLevelType w:val="hybridMultilevel"/>
    <w:tmpl w:val="69764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18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E242489"/>
    <w:multiLevelType w:val="hybridMultilevel"/>
    <w:tmpl w:val="123AC098"/>
    <w:lvl w:ilvl="0" w:tplc="4F782970">
      <w:start w:val="1"/>
      <w:numFmt w:val="decimal"/>
      <w:lvlText w:val="%1)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7"/>
  </w:num>
  <w:num w:numId="5">
    <w:abstractNumId w:val="21"/>
  </w:num>
  <w:num w:numId="6">
    <w:abstractNumId w:val="16"/>
  </w:num>
  <w:num w:numId="7">
    <w:abstractNumId w:val="18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20"/>
  </w:num>
  <w:num w:numId="17">
    <w:abstractNumId w:val="20"/>
  </w:num>
  <w:num w:numId="18">
    <w:abstractNumId w:val="13"/>
  </w:num>
  <w:num w:numId="19">
    <w:abstractNumId w:val="10"/>
  </w:num>
  <w:num w:numId="20">
    <w:abstractNumId w:val="17"/>
  </w:num>
  <w:num w:numId="21">
    <w:abstractNumId w:val="8"/>
  </w:num>
  <w:num w:numId="22">
    <w:abstractNumId w:val="14"/>
  </w:num>
  <w:num w:numId="23">
    <w:abstractNumId w:val="7"/>
  </w:num>
  <w:num w:numId="24">
    <w:abstractNumId w:val="15"/>
  </w:num>
  <w:num w:numId="25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A9B"/>
    <w:rsid w:val="00005940"/>
    <w:rsid w:val="00024BF6"/>
    <w:rsid w:val="00025207"/>
    <w:rsid w:val="00077A58"/>
    <w:rsid w:val="00095775"/>
    <w:rsid w:val="000A70EE"/>
    <w:rsid w:val="000C0F54"/>
    <w:rsid w:val="000D6774"/>
    <w:rsid w:val="0010270E"/>
    <w:rsid w:val="001074F5"/>
    <w:rsid w:val="001246FB"/>
    <w:rsid w:val="00131F1F"/>
    <w:rsid w:val="00135D9B"/>
    <w:rsid w:val="00154291"/>
    <w:rsid w:val="00163D3B"/>
    <w:rsid w:val="001755FF"/>
    <w:rsid w:val="00194577"/>
    <w:rsid w:val="00194928"/>
    <w:rsid w:val="001B4B8F"/>
    <w:rsid w:val="001C64A7"/>
    <w:rsid w:val="001E31AA"/>
    <w:rsid w:val="001E351B"/>
    <w:rsid w:val="001E6962"/>
    <w:rsid w:val="001F4FBC"/>
    <w:rsid w:val="00200EF7"/>
    <w:rsid w:val="00201031"/>
    <w:rsid w:val="00207041"/>
    <w:rsid w:val="002123A1"/>
    <w:rsid w:val="00222B09"/>
    <w:rsid w:val="00227D42"/>
    <w:rsid w:val="0023782D"/>
    <w:rsid w:val="00270F1E"/>
    <w:rsid w:val="00293BFA"/>
    <w:rsid w:val="00294337"/>
    <w:rsid w:val="002A2A37"/>
    <w:rsid w:val="002B3786"/>
    <w:rsid w:val="002C46D9"/>
    <w:rsid w:val="002C6202"/>
    <w:rsid w:val="0030369D"/>
    <w:rsid w:val="00315E6B"/>
    <w:rsid w:val="0031691B"/>
    <w:rsid w:val="00324CE0"/>
    <w:rsid w:val="00337F16"/>
    <w:rsid w:val="00343027"/>
    <w:rsid w:val="00344659"/>
    <w:rsid w:val="00364375"/>
    <w:rsid w:val="00365B5A"/>
    <w:rsid w:val="00380354"/>
    <w:rsid w:val="0038768D"/>
    <w:rsid w:val="003951EC"/>
    <w:rsid w:val="003A4329"/>
    <w:rsid w:val="003A5454"/>
    <w:rsid w:val="003B0127"/>
    <w:rsid w:val="003B67EB"/>
    <w:rsid w:val="003B6EAB"/>
    <w:rsid w:val="003F2363"/>
    <w:rsid w:val="00421ED0"/>
    <w:rsid w:val="004257E2"/>
    <w:rsid w:val="00437AFF"/>
    <w:rsid w:val="00442C49"/>
    <w:rsid w:val="00455129"/>
    <w:rsid w:val="004676FE"/>
    <w:rsid w:val="00467E7E"/>
    <w:rsid w:val="004850E7"/>
    <w:rsid w:val="004920BC"/>
    <w:rsid w:val="00496EE2"/>
    <w:rsid w:val="004A5D93"/>
    <w:rsid w:val="004A6E3A"/>
    <w:rsid w:val="004B456E"/>
    <w:rsid w:val="004C311F"/>
    <w:rsid w:val="004F25A9"/>
    <w:rsid w:val="004F431C"/>
    <w:rsid w:val="005025BC"/>
    <w:rsid w:val="00521C2B"/>
    <w:rsid w:val="00525A4B"/>
    <w:rsid w:val="0052619E"/>
    <w:rsid w:val="00556983"/>
    <w:rsid w:val="00577B71"/>
    <w:rsid w:val="00584D87"/>
    <w:rsid w:val="005D0D37"/>
    <w:rsid w:val="005D5D54"/>
    <w:rsid w:val="005D7C2A"/>
    <w:rsid w:val="005E1F33"/>
    <w:rsid w:val="005E3071"/>
    <w:rsid w:val="005F2075"/>
    <w:rsid w:val="0061610E"/>
    <w:rsid w:val="0063269E"/>
    <w:rsid w:val="006339BB"/>
    <w:rsid w:val="006418DC"/>
    <w:rsid w:val="00691F6C"/>
    <w:rsid w:val="00693963"/>
    <w:rsid w:val="00693A5D"/>
    <w:rsid w:val="006A2AE1"/>
    <w:rsid w:val="006A6933"/>
    <w:rsid w:val="006B7BC8"/>
    <w:rsid w:val="006D493B"/>
    <w:rsid w:val="006E6941"/>
    <w:rsid w:val="006F3658"/>
    <w:rsid w:val="00726DD5"/>
    <w:rsid w:val="0075724D"/>
    <w:rsid w:val="00764ECE"/>
    <w:rsid w:val="00773701"/>
    <w:rsid w:val="00775D45"/>
    <w:rsid w:val="00784BC8"/>
    <w:rsid w:val="007B2D1F"/>
    <w:rsid w:val="007B429D"/>
    <w:rsid w:val="007B7215"/>
    <w:rsid w:val="007D4475"/>
    <w:rsid w:val="007D6DCB"/>
    <w:rsid w:val="00802ED9"/>
    <w:rsid w:val="00815A08"/>
    <w:rsid w:val="00837D87"/>
    <w:rsid w:val="008676EF"/>
    <w:rsid w:val="008758C5"/>
    <w:rsid w:val="0089403F"/>
    <w:rsid w:val="00897F42"/>
    <w:rsid w:val="008C288E"/>
    <w:rsid w:val="008E23F5"/>
    <w:rsid w:val="009148E7"/>
    <w:rsid w:val="00926C32"/>
    <w:rsid w:val="00943338"/>
    <w:rsid w:val="00952D0F"/>
    <w:rsid w:val="00981704"/>
    <w:rsid w:val="009935AE"/>
    <w:rsid w:val="009977F6"/>
    <w:rsid w:val="009A7386"/>
    <w:rsid w:val="009B5FA2"/>
    <w:rsid w:val="009C0A18"/>
    <w:rsid w:val="009D5C37"/>
    <w:rsid w:val="009E192E"/>
    <w:rsid w:val="00A11989"/>
    <w:rsid w:val="00A13FDD"/>
    <w:rsid w:val="00A3128B"/>
    <w:rsid w:val="00A37C0E"/>
    <w:rsid w:val="00A459B6"/>
    <w:rsid w:val="00A5421E"/>
    <w:rsid w:val="00A54A17"/>
    <w:rsid w:val="00A76AD6"/>
    <w:rsid w:val="00A90767"/>
    <w:rsid w:val="00AD2828"/>
    <w:rsid w:val="00AD41D5"/>
    <w:rsid w:val="00AE154E"/>
    <w:rsid w:val="00B01771"/>
    <w:rsid w:val="00B1129F"/>
    <w:rsid w:val="00B17870"/>
    <w:rsid w:val="00B377CF"/>
    <w:rsid w:val="00B4039A"/>
    <w:rsid w:val="00B44FA0"/>
    <w:rsid w:val="00B72F82"/>
    <w:rsid w:val="00B868FA"/>
    <w:rsid w:val="00B87A77"/>
    <w:rsid w:val="00BC3874"/>
    <w:rsid w:val="00BE1ADD"/>
    <w:rsid w:val="00BE7987"/>
    <w:rsid w:val="00BF1F60"/>
    <w:rsid w:val="00BF3D93"/>
    <w:rsid w:val="00C03C5F"/>
    <w:rsid w:val="00C049B6"/>
    <w:rsid w:val="00C06E2A"/>
    <w:rsid w:val="00C074E5"/>
    <w:rsid w:val="00C11008"/>
    <w:rsid w:val="00C14874"/>
    <w:rsid w:val="00C16C69"/>
    <w:rsid w:val="00C220F5"/>
    <w:rsid w:val="00C33732"/>
    <w:rsid w:val="00C34ADC"/>
    <w:rsid w:val="00C40565"/>
    <w:rsid w:val="00C569CC"/>
    <w:rsid w:val="00C7054B"/>
    <w:rsid w:val="00C96432"/>
    <w:rsid w:val="00D07DD0"/>
    <w:rsid w:val="00D134F0"/>
    <w:rsid w:val="00D234A6"/>
    <w:rsid w:val="00D47A96"/>
    <w:rsid w:val="00D50E0A"/>
    <w:rsid w:val="00D815BE"/>
    <w:rsid w:val="00DA5D57"/>
    <w:rsid w:val="00DA6BC1"/>
    <w:rsid w:val="00DB2C91"/>
    <w:rsid w:val="00DC66D9"/>
    <w:rsid w:val="00DD5ECD"/>
    <w:rsid w:val="00DE3711"/>
    <w:rsid w:val="00DE73FF"/>
    <w:rsid w:val="00DF3A9B"/>
    <w:rsid w:val="00E05086"/>
    <w:rsid w:val="00E1098C"/>
    <w:rsid w:val="00E12E56"/>
    <w:rsid w:val="00E14110"/>
    <w:rsid w:val="00E167CB"/>
    <w:rsid w:val="00E26A61"/>
    <w:rsid w:val="00E60DD7"/>
    <w:rsid w:val="00E7075B"/>
    <w:rsid w:val="00E87FF7"/>
    <w:rsid w:val="00EB0825"/>
    <w:rsid w:val="00EB0A99"/>
    <w:rsid w:val="00EC3D55"/>
    <w:rsid w:val="00EC71A5"/>
    <w:rsid w:val="00EE1ABD"/>
    <w:rsid w:val="00EF4CA9"/>
    <w:rsid w:val="00EF5775"/>
    <w:rsid w:val="00F001AB"/>
    <w:rsid w:val="00F0057D"/>
    <w:rsid w:val="00F04347"/>
    <w:rsid w:val="00F0513C"/>
    <w:rsid w:val="00F17825"/>
    <w:rsid w:val="00F2402F"/>
    <w:rsid w:val="00F341EB"/>
    <w:rsid w:val="00F57216"/>
    <w:rsid w:val="00F832D5"/>
    <w:rsid w:val="00F86691"/>
    <w:rsid w:val="00F90DA8"/>
    <w:rsid w:val="00F97CE2"/>
    <w:rsid w:val="00FC451E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61957E"/>
  <w15:docId w15:val="{58CBA43E-7717-4F66-874C-D1D70A4F2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294337"/>
    <w:pPr>
      <w:spacing w:after="100" w:line="260" w:lineRule="atLeast"/>
      <w:jc w:val="both"/>
    </w:pPr>
    <w:rPr>
      <w:rFonts w:ascii="Garamond" w:hAnsi="Garamond" w:cs="Arial"/>
      <w:sz w:val="24"/>
      <w:lang w:val="en-GB"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  <w:rPr>
      <w:rFonts w:ascii="Times New Roman" w:hAnsi="Times New Roman" w:cs="Times New Roman"/>
      <w:szCs w:val="24"/>
    </w:r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val="ru-RU"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val="ru-RU"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0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1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semiHidden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  <w:rPr>
      <w:rFonts w:cs="Times New Roman"/>
    </w:rPr>
  </w:style>
  <w:style w:type="paragraph" w:styleId="aff5">
    <w:name w:val="Signature"/>
    <w:basedOn w:val="a5"/>
    <w:rsid w:val="009935AE"/>
    <w:pPr>
      <w:spacing w:after="400"/>
      <w:jc w:val="left"/>
    </w:pPr>
    <w:rPr>
      <w:lang w:val="ru-RU"/>
    </w:rPr>
  </w:style>
  <w:style w:type="paragraph" w:customStyle="1" w:styleId="aff6">
    <w:name w:val="Кому"/>
    <w:basedOn w:val="a5"/>
    <w:unhideWhenUsed/>
    <w:qFormat/>
    <w:rsid w:val="00773701"/>
    <w:pPr>
      <w:jc w:val="right"/>
    </w:pPr>
    <w:rPr>
      <w:lang w:val="ru-RU"/>
    </w:r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  <w:lang w:val="ru-RU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  <w:lang w:val="ru-RU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iPriority w:val="34"/>
    <w:unhideWhenUsed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  <w:style w:type="character" w:styleId="affb">
    <w:name w:val="Hyperlink"/>
    <w:basedOn w:val="a7"/>
    <w:uiPriority w:val="99"/>
    <w:unhideWhenUsed/>
    <w:rsid w:val="005D0D37"/>
    <w:rPr>
      <w:color w:val="0000FF" w:themeColor="hyperlink"/>
      <w:u w:val="single"/>
    </w:rPr>
  </w:style>
  <w:style w:type="paragraph" w:styleId="affc">
    <w:name w:val="Normal (Web)"/>
    <w:basedOn w:val="a5"/>
    <w:uiPriority w:val="99"/>
    <w:unhideWhenUsed/>
    <w:rsid w:val="009148E7"/>
    <w:pPr>
      <w:spacing w:before="100" w:beforeAutospacing="1" w:afterAutospacing="1" w:line="240" w:lineRule="auto"/>
      <w:jc w:val="left"/>
    </w:pPr>
    <w:rPr>
      <w:rFonts w:ascii="Times New Roman" w:hAnsi="Times New Roman" w:cs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CAFC9-A4C5-4AB4-8C9E-4CEE87787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70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15</cp:revision>
  <cp:lastPrinted>2024-09-07T06:12:00Z</cp:lastPrinted>
  <dcterms:created xsi:type="dcterms:W3CDTF">2024-09-10T21:38:00Z</dcterms:created>
  <dcterms:modified xsi:type="dcterms:W3CDTF">2024-12-18T14:54:00Z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